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06A" w:rsidR="000202C5" w:rsidP="000202C5" w:rsidRDefault="000202C5" w14:paraId="3e52747" w14:textId="3e52747">
      <w:pPr>
        <w15:collapsed w:val="false"/>
      </w:pPr>
      <w:bookmarkStart w:name="_GoBack" w:id="0"/>
      <w:bookmarkEnd w:id="0"/>
      <w:r w:rsidRPr="0024306A">
        <w:t>REPUBLIKA HRVATSKA</w:t>
      </w:r>
    </w:p>
    <w:p w:rsidR="000202C5" w:rsidP="000202C5" w:rsidRDefault="000202C5">
      <w:r w:rsidRPr="0024306A">
        <w:t>TRGOVAČKI SUD U RIJECI</w:t>
      </w:r>
    </w:p>
    <w:p w:rsidR="007C1AF4" w:rsidP="000202C5" w:rsidRDefault="007C1AF4"/>
    <w:p w:rsidRPr="0024306A" w:rsidR="00E9246E" w:rsidP="000202C5" w:rsidRDefault="00E9246E"/>
    <w:p w:rsidRPr="0024306A" w:rsidR="000202C5" w:rsidP="000202C5" w:rsidRDefault="000202C5">
      <w:pPr>
        <w:jc w:val="center"/>
      </w:pPr>
      <w:r w:rsidRPr="0024306A">
        <w:t>Z A P I S N I K</w:t>
      </w:r>
    </w:p>
    <w:p w:rsidRPr="0024306A" w:rsidR="000202C5" w:rsidP="000202C5" w:rsidRDefault="000202C5">
      <w:pPr>
        <w:jc w:val="center"/>
      </w:pPr>
      <w:r w:rsidRPr="0024306A">
        <w:t xml:space="preserve">od </w:t>
      </w:r>
      <w:r w:rsidR="00914616">
        <w:t xml:space="preserve">1. lipnja </w:t>
      </w:r>
      <w:r w:rsidRPr="0024306A" w:rsidR="00DF04E3">
        <w:t>20</w:t>
      </w:r>
      <w:r w:rsidRPr="0024306A" w:rsidR="00576BA3">
        <w:t>20</w:t>
      </w:r>
      <w:r w:rsidRPr="0024306A">
        <w:t xml:space="preserve">. </w:t>
      </w:r>
    </w:p>
    <w:p w:rsidR="00350F4D" w:rsidP="00154B39" w:rsidRDefault="007910B2">
      <w:pPr>
        <w:pStyle w:val="Default"/>
        <w:jc w:val="center"/>
      </w:pPr>
      <w:r w:rsidRPr="0024306A">
        <w:t xml:space="preserve">Sastavljen kod Trgovačkog suda u Rijeci, radi izjašnjenja o prijedlogu i rasprave o uvjetima za otvaranje stečajnog postupka nad dužnikom </w:t>
      </w:r>
      <w:r w:rsidRPr="002A5333" w:rsidR="002A5333">
        <w:t>HAL društvo s ograničenom odgovornošću za posredovanje, zastupanje, unutarnju i vanjsku trgovinu Mali Lošinj, Vladimira Gortana 9, OIB: 70922518178, MBS: 040114559</w:t>
      </w:r>
    </w:p>
    <w:p w:rsidR="00914616" w:rsidP="00154B39" w:rsidRDefault="00914616">
      <w:pPr>
        <w:pStyle w:val="Default"/>
        <w:jc w:val="center"/>
      </w:pPr>
    </w:p>
    <w:p w:rsidR="00E40226" w:rsidP="00E40226" w:rsidRDefault="00E40226">
      <w:r>
        <w:t>OD SUDA PRISUTNI:</w:t>
      </w:r>
    </w:p>
    <w:p w:rsidR="00E40226" w:rsidP="00E40226" w:rsidRDefault="00E40226">
      <w:r>
        <w:t>Vera Jelenović, sudac</w:t>
      </w:r>
    </w:p>
    <w:p w:rsidR="00E40226" w:rsidP="00E40226" w:rsidRDefault="00E40226">
      <w:r>
        <w:t>Danijela Fumić, zapisničar</w:t>
      </w:r>
    </w:p>
    <w:p w:rsidR="00E40226" w:rsidP="00E40226" w:rsidRDefault="00E40226"/>
    <w:p w:rsidR="00E40226" w:rsidP="00E40226" w:rsidRDefault="00E40226">
      <w:r>
        <w:t xml:space="preserve">Početak u </w:t>
      </w:r>
      <w:r w:rsidR="002A5333">
        <w:t>10</w:t>
      </w:r>
      <w:r w:rsidR="00154B39">
        <w:t>,</w:t>
      </w:r>
      <w:r w:rsidR="00914616">
        <w:t>3</w:t>
      </w:r>
      <w:r w:rsidR="00154B39">
        <w:t xml:space="preserve">0 </w:t>
      </w:r>
      <w:r>
        <w:t>sati.</w:t>
      </w:r>
    </w:p>
    <w:p w:rsidR="00E40226" w:rsidP="00E40226" w:rsidRDefault="00E40226"/>
    <w:p w:rsidR="00E40226" w:rsidP="00E40226" w:rsidRDefault="00E40226">
      <w:r>
        <w:t>Utvrđuje se da su na današnje ročište pristupili:</w:t>
      </w:r>
    </w:p>
    <w:p w:rsidR="00E40226" w:rsidP="00E40226" w:rsidRDefault="00E40226">
      <w:r>
        <w:t>Za predlagatelja: nitko, dostava poziva uredna</w:t>
      </w:r>
    </w:p>
    <w:p w:rsidR="00E40226" w:rsidP="00E40226" w:rsidRDefault="00E40226">
      <w:pPr>
        <w:jc w:val="both"/>
      </w:pPr>
      <w:r>
        <w:t xml:space="preserve">Za dužnika: </w:t>
      </w:r>
      <w:r w:rsidR="00D6193D">
        <w:t>Tomislav Brguljan, odvjetnik u OD Vukić &amp; partneri iz Rijeke</w:t>
      </w:r>
      <w:r w:rsidR="00E9246E">
        <w:t xml:space="preserve">, punomoć prilaže </w:t>
      </w:r>
    </w:p>
    <w:p w:rsidR="00E9246E" w:rsidP="00E40226" w:rsidRDefault="00E9246E">
      <w:pPr>
        <w:jc w:val="both"/>
      </w:pPr>
    </w:p>
    <w:p w:rsidR="00E9246E" w:rsidP="00E9246E" w:rsidRDefault="00E9246E">
      <w:pPr>
        <w:jc w:val="both"/>
      </w:pPr>
      <w:r>
        <w:t>Utvrđuje se da su ročištu u svojstvu javnosti pristupili i Boris Basta iz Karlovca, Ljudevita Jonkea 3 čiji je identitet sud utvrdio uvidom u osobnu iskaznicu broj 104502484  izdanu od PU Karlovačka i Zlatko Gregurić, odvjetnik u Bjelovaru, koji ističe da zastupa FIL ADRIA TURIST d.o.o. Zagreb.</w:t>
      </w:r>
    </w:p>
    <w:p w:rsidR="00E40226" w:rsidP="00E40226" w:rsidRDefault="00E40226">
      <w:r>
        <w:t xml:space="preserve"> </w:t>
      </w:r>
    </w:p>
    <w:p w:rsidR="00E40226" w:rsidP="00E40226" w:rsidRDefault="00E40226">
      <w:pPr>
        <w:jc w:val="both"/>
      </w:pPr>
      <w:r>
        <w:t xml:space="preserve">Sud je uvidom u prijedlog </w:t>
      </w:r>
      <w:r w:rsidR="002A0402">
        <w:t xml:space="preserve">i podnesak </w:t>
      </w:r>
      <w:r>
        <w:t xml:space="preserve">Financijske agencije </w:t>
      </w:r>
      <w:r w:rsidR="00154B39">
        <w:t xml:space="preserve">od </w:t>
      </w:r>
      <w:r w:rsidR="00D6193D">
        <w:t xml:space="preserve">28. veljače </w:t>
      </w:r>
      <w:r w:rsidR="002A0402">
        <w:t xml:space="preserve">2020. </w:t>
      </w:r>
      <w:r>
        <w:t>utvrdio kako dužnik ispunjava uvjete za stečaj s obzirom da je nesposoban za plaćanje.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 xml:space="preserve">Utvrđuje se da </w:t>
      </w:r>
      <w:r w:rsidR="00D6193D">
        <w:t>iz izvješća privremenog stečajnog upravitelja proizlazi da je dužnik nesposoban za plaćanje i da ima dovoljno imovine za pokriće troškova stečajnog postupka</w:t>
      </w:r>
      <w:r>
        <w:t>.</w:t>
      </w:r>
    </w:p>
    <w:p w:rsidR="00E40226" w:rsidP="00E40226" w:rsidRDefault="00E40226"/>
    <w:p w:rsidR="00D6193D" w:rsidP="000104D4" w:rsidRDefault="00D6193D">
      <w:pPr>
        <w:jc w:val="both"/>
      </w:pPr>
      <w:r>
        <w:t>Odvjetnik Tomislav Brguljan u spis pre</w:t>
      </w:r>
      <w:r w:rsidR="004E2DC8">
        <w:t xml:space="preserve">daje Izjavu o pristupanju dugu. Ističe da će po potrebi dostaviti i odgovarajuća osiguranja, kao i ispravljenu Izjavu o pristupanju dugu u slučaju da njezina forma nije ispravna. </w:t>
      </w:r>
    </w:p>
    <w:p w:rsidR="00D6193D" w:rsidP="000104D4" w:rsidRDefault="00D6193D">
      <w:pPr>
        <w:jc w:val="both"/>
      </w:pPr>
    </w:p>
    <w:p w:rsidR="00E40226" w:rsidP="00E40226" w:rsidRDefault="00E40226">
      <w:r>
        <w:t xml:space="preserve">Sud donosi </w:t>
      </w:r>
    </w:p>
    <w:p w:rsidR="00E40226" w:rsidP="00E40226" w:rsidRDefault="00E40226"/>
    <w:p w:rsidR="00E40226" w:rsidP="00E40226" w:rsidRDefault="00E40226">
      <w:pPr>
        <w:jc w:val="center"/>
      </w:pPr>
      <w:r>
        <w:t>r j e š e n je</w:t>
      </w:r>
    </w:p>
    <w:p w:rsidR="00D6193D" w:rsidP="00E40226" w:rsidRDefault="00D6193D">
      <w:pPr>
        <w:jc w:val="both"/>
      </w:pPr>
    </w:p>
    <w:p w:rsidR="00E40226" w:rsidP="00E40226" w:rsidRDefault="00D6193D">
      <w:pPr>
        <w:jc w:val="both"/>
      </w:pPr>
      <w:r>
        <w:t>I.</w:t>
      </w:r>
      <w:r>
        <w:tab/>
        <w:t xml:space="preserve">Nalaže se </w:t>
      </w:r>
      <w:r w:rsidRPr="006C669B" w:rsidR="006C669B">
        <w:t>DIVER SPORT CENTER društvo s ograničenom odgovornošću</w:t>
      </w:r>
      <w:r w:rsidR="006C669B">
        <w:t xml:space="preserve"> </w:t>
      </w:r>
      <w:r w:rsidRPr="006C669B" w:rsidR="006C669B">
        <w:t>Rijeka, Šetalište Trinaeste Divizije 28</w:t>
      </w:r>
      <w:r w:rsidR="006C669B">
        <w:t>, OIB:</w:t>
      </w:r>
      <w:r w:rsidRPr="006C669B" w:rsidR="006C669B">
        <w:t xml:space="preserve"> 70015097652</w:t>
      </w:r>
      <w:r w:rsidRPr="006C669B" w:rsidR="006C669B">
        <w:tab/>
      </w:r>
      <w:r w:rsidR="006C669B">
        <w:t xml:space="preserve"> </w:t>
      </w:r>
      <w:r w:rsidR="000104D4">
        <w:t xml:space="preserve"> </w:t>
      </w:r>
      <w:r>
        <w:t xml:space="preserve">da u roku od trideset dana dostavi </w:t>
      </w:r>
      <w:r w:rsidR="006C669B">
        <w:t xml:space="preserve">ispravljenu Izjavu o pristupanju dugu dostavljenu na ročištu od 1. lipnja 2020. na način da bude u skladu sa čl.124. Stečajnog zakona (NN71/15, 104/17) odnosno da je se ovjeri kod javnog bilježnika, te da i njezin tekst bude usklađen sa stavkom 3. čl.124. Stečajnog zakona (odnosno da se njome pristupitelj obvezuje da će najkasnije u roku od dva mjeseca od dana donošenja rješenja o odobrenju pristupanja dugu ispuniti sve dospjele obveze stečajnoga dužnika, a ostale, u vrijeme pristupanja dugu već nastale obveze, kako budu dospijevale. Također će u istom roku </w:t>
      </w:r>
      <w:r w:rsidRPr="006C669B" w:rsidR="006C669B">
        <w:t>DIVER SPORT CENTER društvo s ograničenom odgovornošću</w:t>
      </w:r>
      <w:r w:rsidR="006C669B">
        <w:t xml:space="preserve"> </w:t>
      </w:r>
      <w:r w:rsidRPr="006C669B" w:rsidR="006C669B">
        <w:lastRenderedPageBreak/>
        <w:t>Rijeka, Šetalište Trinaeste Divizije 28</w:t>
      </w:r>
      <w:r w:rsidR="006C669B">
        <w:t>, OIB:</w:t>
      </w:r>
      <w:r w:rsidRPr="006C669B" w:rsidR="006C669B">
        <w:t xml:space="preserve"> 70015097652</w:t>
      </w:r>
      <w:r w:rsidR="006C669B">
        <w:t xml:space="preserve"> dostaviti </w:t>
      </w:r>
      <w:r>
        <w:t>bankovnu garanciju kao jamstvo za</w:t>
      </w:r>
      <w:r w:rsidR="006C669B">
        <w:t xml:space="preserve"> navedenu </w:t>
      </w:r>
      <w:r>
        <w:t xml:space="preserve">Izjavu o pristupanju dugu. </w:t>
      </w:r>
      <w:r>
        <w:tab/>
      </w:r>
    </w:p>
    <w:p w:rsidR="00D6193D" w:rsidP="00170F93" w:rsidRDefault="00E40226">
      <w:pPr>
        <w:jc w:val="both"/>
      </w:pPr>
      <w:r>
        <w:tab/>
      </w:r>
    </w:p>
    <w:p w:rsidR="00E40226" w:rsidP="00170F93" w:rsidRDefault="00D6193D">
      <w:pPr>
        <w:jc w:val="both"/>
      </w:pPr>
      <w:r>
        <w:t>II.</w:t>
      </w:r>
      <w:r>
        <w:tab/>
      </w:r>
      <w:r w:rsidR="00E40226">
        <w:t xml:space="preserve">Slijedom navedenoga, današnje se ročište odgađa, a sljedeće </w:t>
      </w:r>
      <w:r w:rsidR="00914616">
        <w:t xml:space="preserve">se određuje za </w:t>
      </w:r>
    </w:p>
    <w:p w:rsidR="00914616" w:rsidP="00954743" w:rsidRDefault="00914616">
      <w:pPr>
        <w:jc w:val="center"/>
        <w:rPr>
          <w:b/>
        </w:rPr>
      </w:pPr>
    </w:p>
    <w:p w:rsidRPr="00914616" w:rsidR="00914616" w:rsidP="00954743" w:rsidRDefault="000957D3">
      <w:pPr>
        <w:jc w:val="center"/>
      </w:pPr>
      <w:r>
        <w:t xml:space="preserve">16. rujna </w:t>
      </w:r>
      <w:r w:rsidRPr="00914616" w:rsidR="00914616">
        <w:t xml:space="preserve">2020. u </w:t>
      </w:r>
      <w:r>
        <w:t>8</w:t>
      </w:r>
      <w:r w:rsidRPr="00914616" w:rsidR="00914616">
        <w:t>,</w:t>
      </w:r>
      <w:r>
        <w:t>3</w:t>
      </w:r>
      <w:r w:rsidRPr="00914616" w:rsidR="00914616">
        <w:t>0 sati</w:t>
      </w:r>
    </w:p>
    <w:p w:rsidRPr="00914616" w:rsidR="00914616" w:rsidP="00954743" w:rsidRDefault="00914616">
      <w:pPr>
        <w:jc w:val="both"/>
      </w:pPr>
    </w:p>
    <w:p w:rsidRPr="00914616" w:rsidR="00914616" w:rsidP="00954743" w:rsidRDefault="00914616">
      <w:pPr>
        <w:jc w:val="both"/>
      </w:pPr>
      <w:r w:rsidRPr="00914616">
        <w:t>u prostorijama Trgovačkog suda u Rijeci, Zadarska ulica 1 i 3, sudnica broj 3, I kat.</w:t>
      </w:r>
    </w:p>
    <w:p w:rsidRPr="00914616" w:rsidR="00E40226" w:rsidP="00E40226" w:rsidRDefault="00914616">
      <w:pPr>
        <w:jc w:val="both"/>
        <w:rPr>
          <w:bCs/>
        </w:rPr>
      </w:pPr>
      <w:r w:rsidRPr="00914616">
        <w:rPr>
          <w:bCs/>
        </w:rPr>
        <w:t xml:space="preserve"> </w:t>
      </w:r>
    </w:p>
    <w:p w:rsidR="00E40226" w:rsidP="00E40226" w:rsidRDefault="00E40226">
      <w:r>
        <w:t xml:space="preserve">Dovršeno u </w:t>
      </w:r>
      <w:r w:rsidR="0061686A">
        <w:t>10</w:t>
      </w:r>
      <w:r w:rsidR="008E0038">
        <w:t>,</w:t>
      </w:r>
      <w:r w:rsidR="000957D3">
        <w:t>4</w:t>
      </w:r>
      <w:r w:rsidR="0061686A">
        <w:t>5</w:t>
      </w:r>
      <w:r>
        <w:t xml:space="preserve"> sati.</w:t>
      </w:r>
    </w:p>
    <w:p w:rsidR="00E40226" w:rsidP="00E40226" w:rsidRDefault="00E40226"/>
    <w:p w:rsidR="00E40226" w:rsidP="00E40226" w:rsidRDefault="00E40226">
      <w:pPr>
        <w:ind w:left="3540" w:firstLine="708"/>
      </w:pPr>
      <w:r>
        <w:t>Sudac                                Stranke</w:t>
      </w:r>
    </w:p>
    <w:p w:rsidR="00E40226" w:rsidP="00E40226" w:rsidRDefault="00E40226"/>
    <w:p w:rsidR="00E40226" w:rsidP="00E40226" w:rsidRDefault="00E40226"/>
    <w:p w:rsidR="00E40226" w:rsidP="00E40226" w:rsidRDefault="00E4022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E40226" w:rsidP="00E40226" w:rsidRDefault="00E40226"/>
    <w:sectPr w:rsidR="00E402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6F12" w:rsidRDefault="00276F12">
      <w:r>
        <w:separator/>
      </w:r>
    </w:p>
  </w:endnote>
  <w:endnote w:type="continuationSeparator" w:id="0">
    <w:p w:rsidR="00276F12" w:rsidRDefault="00276F1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="0029394F" w:rsidRDefault="000202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1E4">
          <w:rPr>
            <w:noProof/>
          </w:rPr>
          <w:t>1</w:t>
        </w:r>
        <w:r>
          <w:fldChar w:fldCharType="end"/>
        </w:r>
      </w:p>
    </w:sdtContent>
  </w:sdt>
  <w:p w:rsidR="0029394F" w:rsidRDefault="001461E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6F12" w:rsidRDefault="00276F12">
      <w:r>
        <w:separator/>
      </w:r>
    </w:p>
  </w:footnote>
  <w:footnote w:type="continuationSeparator" w:id="0">
    <w:p w:rsidR="00276F12" w:rsidRDefault="00276F1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0587" w:rsidP="002C0587" w:rsidRDefault="000202C5">
    <w:pPr>
      <w:pStyle w:val="Zaglavlje"/>
      <w:jc w:val="right"/>
    </w:pPr>
    <w:r>
      <w:t>Posl. br. 14. St-</w:t>
    </w:r>
    <w:r w:rsidR="002A5333">
      <w:t>59</w:t>
    </w:r>
    <w:r w:rsidR="00DF04E3">
      <w:t>/20</w:t>
    </w:r>
    <w:r w:rsidR="008C1F43">
      <w:t>20</w:t>
    </w:r>
  </w:p>
  <w:p w:rsidR="002C0587" w:rsidP="002C0587" w:rsidRDefault="001461E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5"/>
    <w:rsid w:val="000104D4"/>
    <w:rsid w:val="000202C5"/>
    <w:rsid w:val="000752CE"/>
    <w:rsid w:val="00084C43"/>
    <w:rsid w:val="000957D3"/>
    <w:rsid w:val="000A4CDF"/>
    <w:rsid w:val="001376E2"/>
    <w:rsid w:val="001461E4"/>
    <w:rsid w:val="00154B39"/>
    <w:rsid w:val="00170F93"/>
    <w:rsid w:val="001B170C"/>
    <w:rsid w:val="001E3354"/>
    <w:rsid w:val="00206362"/>
    <w:rsid w:val="0024306A"/>
    <w:rsid w:val="00251EDF"/>
    <w:rsid w:val="00256B25"/>
    <w:rsid w:val="00267BBB"/>
    <w:rsid w:val="00276F12"/>
    <w:rsid w:val="002A0402"/>
    <w:rsid w:val="002A5333"/>
    <w:rsid w:val="00323A66"/>
    <w:rsid w:val="00337948"/>
    <w:rsid w:val="00350F4D"/>
    <w:rsid w:val="003541B1"/>
    <w:rsid w:val="003C0957"/>
    <w:rsid w:val="003D5627"/>
    <w:rsid w:val="00402795"/>
    <w:rsid w:val="00444C2D"/>
    <w:rsid w:val="00476A06"/>
    <w:rsid w:val="004E2DC8"/>
    <w:rsid w:val="004F6C16"/>
    <w:rsid w:val="005169A8"/>
    <w:rsid w:val="00520689"/>
    <w:rsid w:val="00544015"/>
    <w:rsid w:val="00576BA3"/>
    <w:rsid w:val="006041FE"/>
    <w:rsid w:val="0061686A"/>
    <w:rsid w:val="0065107E"/>
    <w:rsid w:val="006C669B"/>
    <w:rsid w:val="0071348C"/>
    <w:rsid w:val="0076139A"/>
    <w:rsid w:val="007717DE"/>
    <w:rsid w:val="007910B2"/>
    <w:rsid w:val="0079165F"/>
    <w:rsid w:val="007B6D04"/>
    <w:rsid w:val="007B6E1A"/>
    <w:rsid w:val="007C1AF4"/>
    <w:rsid w:val="007C4857"/>
    <w:rsid w:val="007D70C8"/>
    <w:rsid w:val="007E5CC1"/>
    <w:rsid w:val="00836506"/>
    <w:rsid w:val="0089757F"/>
    <w:rsid w:val="008C1F43"/>
    <w:rsid w:val="008E0038"/>
    <w:rsid w:val="00914616"/>
    <w:rsid w:val="009203E5"/>
    <w:rsid w:val="00942A0F"/>
    <w:rsid w:val="00966BCB"/>
    <w:rsid w:val="009723E6"/>
    <w:rsid w:val="00A63202"/>
    <w:rsid w:val="00A81027"/>
    <w:rsid w:val="00AA43BC"/>
    <w:rsid w:val="00AC33FA"/>
    <w:rsid w:val="00AD22EC"/>
    <w:rsid w:val="00AF0A5D"/>
    <w:rsid w:val="00B038A7"/>
    <w:rsid w:val="00B93FF3"/>
    <w:rsid w:val="00BA3EB5"/>
    <w:rsid w:val="00C17835"/>
    <w:rsid w:val="00C43F61"/>
    <w:rsid w:val="00CC3724"/>
    <w:rsid w:val="00CD1E52"/>
    <w:rsid w:val="00CF2BB6"/>
    <w:rsid w:val="00D369D9"/>
    <w:rsid w:val="00D6193D"/>
    <w:rsid w:val="00D67E91"/>
    <w:rsid w:val="00DF04E3"/>
    <w:rsid w:val="00E40226"/>
    <w:rsid w:val="00E518D1"/>
    <w:rsid w:val="00E9246E"/>
    <w:rsid w:val="00ED0D53"/>
    <w:rsid w:val="00EE7C53"/>
    <w:rsid w:val="00F6750B"/>
    <w:rsid w:val="00FC53FD"/>
    <w:rsid w:val="00FE2CAA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02C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02C5"/>
    <w:pPr>
      <w:ind w:left="720"/>
      <w:contextualSpacing/>
    </w:pPr>
  </w:style>
  <w:style w:type="paragraph" w:styleId="Default" w:customStyle="true">
    <w:name w:val="Default"/>
    <w:rsid w:val="00DF04E3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461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61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61E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61E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61E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customStyle="1" w:styleId="Default" w:type="paragraph">
    <w:name w:val="Default"/>
    <w:rsid w:val="00DF04E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6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8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90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1. lipnja 2020.</izvorni_sadrzaj>
    <derivirana_varijabla naziv="DomainObject.PlaniraniZavrsetakDatum_1">1. lipnja 2020.</derivirana_varijabla>
  </DomainObject.PlaniraniZavrsetakDatum>
  <DomainObject.PlaniraniPocetakDatum>
    <izvorni_sadrzaj>1. lipnja 2020.</izvorni_sadrzaj>
    <derivirana_varijabla naziv="DomainObject.PlaniraniPocetakDatum_1">1.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2020.</izvorni_sadrzaj>
    <derivirana_varijabla naziv="DomainObject.Zapisnik.DatumKreiranja_1">1.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St-59/2020-13</izvorni_sadrzaj>
    <derivirana_varijabla naziv="DomainObject.Zapisnik.Oznaka_1">St-59/2020-13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siječnja 2020.</izvorni_sadrzaj>
    <derivirana_varijabla naziv="DomainObject.Predmet.DatumIzradeOptuznogAkta_1">30. siječnja 2020.</derivirana_varijabla>
  </DomainObject.Predmet.DatumIzradeOptuznogAkta>
  <DomainObject.Predmet.DatumIzradeOptuznogAktaFormated>
    <izvorni_sadrzaj>30.1.2020.</izvorni_sadrzaj>
    <derivirana_varijabla naziv="DomainObject.Predmet.DatumIzradeOptuznogAktaFormated_1">30.1.2020.</derivirana_varijabla>
  </DomainObject.Predmet.DatumIzradeOptuznogAktaFormated>
  <DomainObject.Predmet.DatumOsnivanja>
    <izvorni_sadrzaj>31. siječnja 2020.</izvorni_sadrzaj>
    <derivirana_varijabla naziv="DomainObject.Predmet.DatumOsnivanja_1">31.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siječnja 2020.</izvorni_sadrzaj>
    <derivirana_varijabla naziv="DomainObject.Predmet.DatumPrimitkaOptuznogAkta_1">30.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St-59/2020</izvorni_sadrzaj>
    <derivirana_varijabla naziv="DomainObject.Predmet.OznakaBroj_1">St-59/2020</derivirana_varijabla>
  </DomainObject.Predmet.OznakaBroj>
  <DomainObject.Predmet.OznakaBrojOptuznogAkta>
    <izvorni_sadrzaj>04-06-20-564</izvorni_sadrzaj>
    <derivirana_varijabla naziv="DomainObject.Predmet.OznakaBrojOptuznogAkta_1">04-06-20-564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 d. o. o. zastupanog po punomoćniku Tomislav Brguljan</izvorni_sadrzaj>
    <derivirana_varijabla naziv="DomainObject.Predmet.ProtustrankaFormated_1">  HAL d. o. o. zastupanog po punomoćniku Tomislav Brguljan</derivirana_varijabla>
  </DomainObject.Predmet.ProtustrankaFormated>
  <DomainObject.Predmet.ProtustrankaFormatedOIB>
    <izvorni_sadrzaj>  HAL d. o. o., OIB 70922518178 zastupanog po punomoćniku Tomislav Brguljan</izvorni_sadrzaj>
    <derivirana_varijabla naziv="DomainObject.Predmet.ProtustrankaFormatedOIB_1">  HAL d. o. o., OIB 70922518178 zastupanog po punomoćniku Tomislav Brguljan</derivirana_varijabla>
  </DomainObject.Predmet.ProtustrankaFormatedOIB>
  <DomainObject.Predmet.ProtustrankaFormatedWithAdress>
    <izvorni_sadrzaj> HAL d. o. o., Vladimira Gortana 9, 51550 Mali Lošinj zastupanog po punomoćniku Tomislav Brguljan</izvorni_sadrzaj>
    <derivirana_varijabla naziv="DomainObject.Predmet.ProtustrankaFormatedWithAdress_1"> HAL d. o. o., Vladimira Gortana 9, 51550 Mali Lošinj zastupanog po punomoćniku Tomislav Brguljan</derivirana_varijabla>
  </DomainObject.Predmet.ProtustrankaFormatedWithAdress>
  <DomainObject.Predmet.ProtustrankaFormatedWithAdressOIB>
    <izvorni_sadrzaj> HAL d. o. o., OIB 70922518178, Vladimira Gortana 9, 51550 Mali Lošinj zastupanog po punomoćniku Tomislav Brguljan</izvorni_sadrzaj>
    <derivirana_varijabla naziv="DomainObject.Predmet.ProtustrankaFormatedWithAdressOIB_1"> HAL d. o. o., OIB 70922518178, Vladimira Gortana 9, 51550 Mali Lošinj zastupanog po punomoćniku Tomislav Brguljan</derivirana_varijabla>
  </DomainObject.Predmet.ProtustrankaFormatedWithAdressOIB>
  <DomainObject.Predmet.ProtustrankaWithAdress>
    <izvorni_sadrzaj>HAL d. o. o. Vladimira Gortana 9, 51550 Mali Lošinj</izvorni_sadrzaj>
    <derivirana_varijabla naziv="DomainObject.Predmet.ProtustrankaWithAdress_1">HAL d. o. o. Vladimira Gortana 9, 51550 Mali Lošinj</derivirana_varijabla>
  </DomainObject.Predmet.ProtustrankaWithAdress>
  <DomainObject.Predmet.ProtustrankaWithAdressOIB>
    <izvorni_sadrzaj>HAL d. o. o., OIB 70922518178, Vladimira Gortana 9, 51550 Mali Lošinj</izvorni_sadrzaj>
    <derivirana_varijabla naziv="DomainObject.Predmet.ProtustrankaWithAdressOIB_1">HAL d. o. o., OIB 70922518178, Vladimira Gortana 9, 51550 Mali Lošinj</derivirana_varijabla>
  </DomainObject.Predmet.ProtustrankaWithAdressOIB>
  <DomainObject.Predmet.ProtustrankaNazivFormated>
    <izvorni_sadrzaj>HAL d. o. o.</izvorni_sadrzaj>
    <derivirana_varijabla naziv="DomainObject.Predmet.ProtustrankaNazivFormated_1">HAL d. o. o.</derivirana_varijabla>
  </DomainObject.Predmet.ProtustrankaNazivFormated>
  <DomainObject.Predmet.ProtustrankaNazivFormatedOIB>
    <izvorni_sadrzaj>HAL d. o. o., OIB 70922518178</izvorni_sadrzaj>
    <derivirana_varijabla naziv="DomainObject.Predmet.ProtustrankaNazivFormatedOIB_1">HAL d. o. o., OIB 70922518178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GORAN GAJIĆ</izvorni_sadrzaj>
    <derivirana_varijabla naziv="DomainObject.Predmet.StrankaFormated_1">  FINA Rijeka; GORAN GAJIĆ</derivirana_varijabla>
  </DomainObject.Predmet.StrankaFormated>
  <DomainObject.Predmet.StrankaFormatedOIB>
    <izvorni_sadrzaj>  FINA Rijeka, OIB 85821130368; GORAN GAJIĆ, OIB 83601894401</izvorni_sadrzaj>
    <derivirana_varijabla naziv="DomainObject.Predmet.StrankaFormatedOIB_1">  FINA Rijeka, OIB 85821130368; GORAN GAJIĆ, OIB 83601894401</derivirana_varijabla>
  </DomainObject.Predmet.StrankaFormatedOIB>
  <DomainObject.Predmet.StrankaFormatedWithAdress>
    <izvorni_sadrzaj> FINA Rijeka, Frana Kurelca  8, 51000 Rijeka; GORAN GAJIĆ, Škrljevo 20/8, 51226 Škrljevo</izvorni_sadrzaj>
    <derivirana_varijabla naziv="DomainObject.Predmet.StrankaFormatedWithAdress_1"> FINA Rijeka, Frana Kurelca  8, 51000 Rijeka; GORAN GAJIĆ, Škrljevo 20/8, 51226 Škrljevo</derivirana_varijabla>
  </DomainObject.Predmet.StrankaFormatedWithAdress>
  <DomainObject.Predmet.StrankaFormatedWithAdressOIB>
    <izvorni_sadrzaj> FINA Rijeka, OIB 85821130368, Frana Kurelca  8, 51000 Rijeka; GORAN GAJIĆ, OIB 83601894401, Škrljevo 20/8, 51226 Škrljevo</izvorni_sadrzaj>
    <derivirana_varijabla naziv="DomainObject.Predmet.StrankaFormatedWithAdressOIB_1"> FINA Rijeka, OIB 85821130368, Frana Kurelca  8, 51000 Rijeka; GORAN GAJIĆ, OIB 83601894401, Škrljevo 20/8, 51226 Škrljevo</derivirana_varijabla>
  </DomainObject.Predmet.StrankaFormatedWithAdressOIB>
  <DomainObject.Predmet.StrankaWithAdress>
    <izvorni_sadrzaj>FINA Rijeka Frana Kurelca  8,51000 Rijeka,GORAN GAJIĆ Škrljevo 20/8,51226 Škrljevo</izvorni_sadrzaj>
    <derivirana_varijabla naziv="DomainObject.Predmet.StrankaWithAdress_1">FINA Rijeka Frana Kurelca  8,51000 Rijeka,GORAN GAJIĆ Škrljevo 20/8,51226 Škrljevo</derivirana_varijabla>
  </DomainObject.Predmet.StrankaWithAdress>
  <DomainObject.Predmet.StrankaWithAdressOIB>
    <izvorni_sadrzaj>FINA Rijeka, OIB 85821130368, Frana Kurelca  8,51000 Rijeka,GORAN GAJIĆ, OIB 83601894401, Škrljevo 20/8,51226 Škrljevo</izvorni_sadrzaj>
    <derivirana_varijabla naziv="DomainObject.Predmet.StrankaWithAdressOIB_1">FINA Rijeka, OIB 85821130368, Frana Kurelca  8,51000 Rijeka,GORAN GAJIĆ, OIB 83601894401, Škrljevo 20/8,51226 Škrljevo</derivirana_varijabla>
  </DomainObject.Predmet.StrankaWithAdressOIB>
  <DomainObject.Predmet.StrankaNazivFormated>
    <izvorni_sadrzaj>FINA Rijeka,GORAN GAJIĆ</izvorni_sadrzaj>
    <derivirana_varijabla naziv="DomainObject.Predmet.StrankaNazivFormated_1">FINA Rijeka,GORAN GAJIĆ</derivirana_varijabla>
  </DomainObject.Predmet.StrankaNazivFormated>
  <DomainObject.Predmet.StrankaNazivFormatedOIB>
    <izvorni_sadrzaj>FINA Rijeka, OIB 85821130368,GORAN GAJIĆ, OIB 83601894401</izvorni_sadrzaj>
    <derivirana_varijabla naziv="DomainObject.Predmet.StrankaNazivFormatedOIB_1">FINA Rijeka, OIB 85821130368,GORAN GAJIĆ, OIB 83601894401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3001911.29</izvorni_sadrzaj>
    <derivirana_varijabla naziv="DomainObject.Predmet.TrenutnaVrijednost_1">3001911.29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  <item>GORAN GAJIĆ</item>
    </izvorni_sadrzaj>
    <derivirana_varijabla naziv="DomainObject.Predmet.StrankaListFormated_1">
      <item>FINA Rijeka</item>
      <item>GORAN GAJIĆ</item>
    </derivirana_varijabla>
  </DomainObject.Predmet.StrankaListFormated>
  <DomainObject.Predmet.StrankaListFormatedOIB>
    <izvorni_sadrzaj>
      <item>FINA Rijeka, OIB 85821130368</item>
      <item>GORAN GAJIĆ, OIB 83601894401</item>
    </izvorni_sadrzaj>
    <derivirana_varijabla naziv="DomainObject.Predmet.StrankaListFormatedOIB_1">
      <item>FINA Rijeka, OIB 85821130368</item>
      <item>GORAN GAJIĆ, OIB 83601894401</item>
    </derivirana_varijabla>
  </DomainObject.Predmet.StrankaListFormatedOIB>
  <DomainObject.Predmet.StrankaListFormatedWithAdress>
    <izvorni_sadrzaj>
      <item>FINA Rijeka, Frana Kurelca  8, 51000 Rijeka</item>
      <item>GORAN GAJIĆ, Škrljevo 20/8, 51226 Škrljevo</item>
    </izvorni_sadrzaj>
    <derivirana_varijabla naziv="DomainObject.Predmet.StrankaListFormatedWithAdress_1">
      <item>FINA Rijeka, Frana Kurelca  8, 51000 Rijeka</item>
      <item>GORAN GAJIĆ, Škrljevo 20/8, 51226 Škrljevo</item>
    </derivirana_varijabla>
  </DomainObject.Predmet.StrankaListFormatedWithAdress>
  <DomainObject.Predmet.StrankaListFormatedWithAdressOIB>
    <izvorni_sadrzaj>
      <item>FINA Rijeka, OIB 85821130368, Frana Kurelca  8, 51000 Rijeka</item>
      <item>GORAN GAJIĆ, OIB 83601894401, Škrljevo 20/8, 51226 Škrljevo</item>
    </izvorni_sadrzaj>
    <derivirana_varijabla naziv="DomainObject.Predmet.StrankaListFormatedWithAdressOIB_1">
      <item>FINA Rijeka, OIB 85821130368, Frana Kurelca  8, 51000 Rijeka</item>
      <item>GORAN GAJIĆ, OIB 83601894401, Škrljevo 20/8, 51226 Škrljevo</item>
    </derivirana_varijabla>
  </DomainObject.Predmet.StrankaListFormatedWithAdressOIB>
  <DomainObject.Predmet.StrankaListNazivFormated>
    <izvorni_sadrzaj>
      <item>FINA Rijeka</item>
      <item>GORAN GAJIĆ</item>
    </izvorni_sadrzaj>
    <derivirana_varijabla naziv="DomainObject.Predmet.StrankaListNazivFormated_1">
      <item>FINA Rijeka</item>
      <item>GORAN GAJIĆ</item>
    </derivirana_varijabla>
  </DomainObject.Predmet.StrankaListNazivFormated>
  <DomainObject.Predmet.StrankaListNazivFormatedOIB>
    <izvorni_sadrzaj>
      <item>FINA Rijeka, OIB 85821130368</item>
      <item>GORAN GAJIĆ, OIB 83601894401</item>
    </izvorni_sadrzaj>
    <derivirana_varijabla naziv="DomainObject.Predmet.StrankaListNazivFormatedOIB_1">
      <item>FINA Rijeka, OIB 85821130368</item>
      <item>GORAN GAJIĆ, OIB 83601894401</item>
    </derivirana_varijabla>
  </DomainObject.Predmet.StrankaListNazivFormatedOIB>
  <DomainObject.Predmet.ProtuStrankaListFormated>
    <izvorni_sadrzaj>
      <item>HAL d. o. o. zastupanog po punomoćniku Tomislav Brguljan</item>
    </izvorni_sadrzaj>
    <derivirana_varijabla naziv="DomainObject.Predmet.ProtuStrankaListFormated_1">
      <item>HAL d. o. o. zastupanog po punomoćniku Tomislav Brguljan</item>
    </derivirana_varijabla>
  </DomainObject.Predmet.ProtuStrankaListFormated>
  <DomainObject.Predmet.ProtuStrankaListFormatedOIB>
    <izvorni_sadrzaj>
      <item>HAL d. o. o., OIB 70922518178 zastupanog po punomoćniku Tomislav Brguljan</item>
    </izvorni_sadrzaj>
    <derivirana_varijabla naziv="DomainObject.Predmet.ProtuStrankaListFormatedOIB_1">
      <item>HAL d. o. o., OIB 70922518178 zastupanog po punomoćniku Tomislav Brguljan</item>
    </derivirana_varijabla>
  </DomainObject.Predmet.ProtuStrankaListFormatedOIB>
  <DomainObject.Predmet.ProtuStrankaListFormatedWithAdress>
    <izvorni_sadrzaj>
      <item>HAL d. o. o., Vladimira Gortana 9, 51550 Mali Lošinj zastupanog po punomoćniku Tomislav Brguljan</item>
    </izvorni_sadrzaj>
    <derivirana_varijabla naziv="DomainObject.Predmet.ProtuStrankaListFormatedWithAdress_1">
      <item>HAL d. o. o., Vladimira Gortana 9, 51550 Mali Lošinj zastupanog po punomoćniku Tomislav Brguljan</item>
    </derivirana_varijabla>
  </DomainObject.Predmet.ProtuStrankaListFormatedWithAdress>
  <DomainObject.Predmet.ProtuStrankaListFormatedWithAdressOIB>
    <izvorni_sadrzaj>
      <item>HAL d. o. o., OIB 70922518178, Vladimira Gortana 9, 51550 Mali Lošinj zastupanog po punomoćniku Tomislav Brguljan</item>
    </izvorni_sadrzaj>
    <derivirana_varijabla naziv="DomainObject.Predmet.ProtuStrankaListFormatedWithAdressOIB_1">
      <item>HAL d. o. o., OIB 70922518178, Vladimira Gortana 9, 51550 Mali Lošinj zastupanog po punomoćniku Tomislav Brguljan</item>
    </derivirana_varijabla>
  </DomainObject.Predmet.ProtuStrankaListFormatedWithAdressOIB>
  <DomainObject.Predmet.ProtuStrankaListNazivFormated>
    <izvorni_sadrzaj>
      <item>HAL d. o. o.</item>
    </izvorni_sadrzaj>
    <derivirana_varijabla naziv="DomainObject.Predmet.ProtuStrankaListNazivFormated_1">
      <item>HAL d. o. o.</item>
    </derivirana_varijabla>
  </DomainObject.Predmet.ProtuStrankaListNazivFormated>
  <DomainObject.Predmet.ProtuStrankaListNazivFormatedOIB>
    <izvorni_sadrzaj>
      <item>HAL d. o. o., OIB 70922518178</item>
    </izvorni_sadrzaj>
    <derivirana_varijabla naziv="DomainObject.Predmet.ProtuStrankaListNazivFormatedOIB_1">
      <item>HAL d. o. o., OIB 70922518178</item>
    </derivirana_varijabla>
  </DomainObject.Predmet.ProtuStrankaListNazivFormatedOIB>
  <DomainObject.Predmet.OstaliListFormated>
    <izvorni_sadrzaj>
      <item>Tomislav Brguljan punomoćnik sudionika u postupku HAL d. o. o.</item>
      <item>Frane Dobrović</item>
    </izvorni_sadrzaj>
    <derivirana_varijabla naziv="DomainObject.Predmet.OstaliListFormated_1">
      <item>Tomislav Brguljan punomoćnik sudionika u postupku HAL d. o. o.</item>
      <item>Frane Dobrović</item>
    </derivirana_varijabla>
  </DomainObject.Predmet.OstaliListFormated>
  <DomainObject.Predmet.OstaliListFormatedOIB>
    <izvorni_sadrzaj>
      <item>Tomislav Brguljan, OIB 01513029605 punomoćnik sudionika u postupku HAL d. o. o.</item>
      <item>Frane Dobrović, OIB 93520121237</item>
    </izvorni_sadrzaj>
    <derivirana_varijabla naziv="DomainObject.Predmet.OstaliListFormatedOIB_1">
      <item>Tomislav Brguljan, OIB 01513029605 punomoćnik sudionika u postupku HAL d. o. o.</item>
      <item>Frane Dobrović, OIB 93520121237</item>
    </derivirana_varijabla>
  </DomainObject.Predmet.OstaliListFormatedOIB>
  <DomainObject.Predmet.OstaliListFormatedWithAdress>
    <izvorni_sadrzaj>
      <item>Tomislav Brguljan, N. Tesle 9/V-VI, 51000 Rijeka punomoćnik sudionika u postupku HAL d. o. o.</item>
      <item>Frane Dobrović, Ivana Grohovca 2, 51000 Rijeka</item>
    </izvorni_sadrzaj>
    <derivirana_varijabla naziv="DomainObject.Predmet.OstaliListFormatedWithAdress_1">
      <item>Tomislav Brguljan, N. Tesle 9/V-VI, 51000 Rijeka punomoćnik sudionika u postupku HAL d. o. o.</item>
      <item>Frane Dobrović, Ivana Grohovca 2, 51000 Rijeka</item>
    </derivirana_varijabla>
  </DomainObject.Predmet.OstaliListFormatedWithAdress>
  <DomainObject.Predmet.OstaliListFormatedWithAdressOIB>
    <izvorni_sadrzaj>
      <item>Tomislav Brguljan, OIB 01513029605, N. Tesle 9/V-VI, 51000 Rijeka punomoćnik sudionika u postupku HAL d. o. o.</item>
      <item>Frane Dobrović, OIB 93520121237, Ivana Grohovca 2, 51000 Rijeka</item>
    </izvorni_sadrzaj>
    <derivirana_varijabla naziv="DomainObject.Predmet.OstaliListFormatedWithAdressOIB_1">
      <item>Tomislav Brguljan, OIB 01513029605, N. Tesle 9/V-VI, 51000 Rijeka punomoćnik sudionika u postupku HAL d. o. o.</item>
      <item>Frane Dobrović, OIB 93520121237, Ivana Grohovca 2, 51000 Rijeka</item>
    </derivirana_varijabla>
  </DomainObject.Predmet.OstaliListFormatedWithAdressOIB>
  <DomainObject.Predmet.OstaliListNazivFormated>
    <izvorni_sadrzaj>
      <item>Tomislav Brguljan</item>
      <item>Frane Dobrović</item>
    </izvorni_sadrzaj>
    <derivirana_varijabla naziv="DomainObject.Predmet.OstaliListNazivFormated_1">
      <item>Tomislav Brguljan</item>
      <item>Frane Dobrović</item>
    </derivirana_varijabla>
  </DomainObject.Predmet.OstaliListNazivFormated>
  <DomainObject.Predmet.OstaliListNazivFormatedOIB>
    <izvorni_sadrzaj>
      <item>Tomislav Brguljan, OIB 01513029605</item>
      <item>Frane Dobrović, OIB 93520121237</item>
    </izvorni_sadrzaj>
    <derivirana_varijabla naziv="DomainObject.Predmet.OstaliListNazivFormatedOIB_1">
      <item>Tomislav Brguljan, OIB 01513029605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2020.</izvorni_sadrzaj>
    <derivirana_varijabla naziv="DomainObject.Datum_1">1. lipnja 2020.</derivirana_varijabla>
  </DomainObject.Datum>
  <DomainObject.PoslovniBrojDokumenta>
    <izvorni_sadrzaj>St-59/2020-13</izvorni_sadrzaj>
    <derivirana_varijabla naziv="DomainObject.PoslovniBrojDokumenta_1">St-59/2020-13</derivirana_varijabla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HAL d. o. o.</izvorni_sadrzaj>
    <derivirana_varijabla naziv="DomainObject.Predmet.ProtustrankaIDrugi_1">HAL d. o. o.</derivirana_varijabla>
  </DomainObject.Predmet.ProtustrankaIDrugi>
  <DomainObject.Predmet.StrankaIDrugiAdressOIB>
    <izvorni_sadrzaj>FINA Rijeka, OIB 85821130368, Frana Kurelca  8, 51000 Rijeka i dr.</izvorni_sadrzaj>
    <derivirana_varijabla naziv="DomainObject.Predmet.StrankaIDrugiAdressOIB_1">FINA Rijeka, OIB 85821130368, Frana Kurelca  8, 51000 Rijeka i dr.</derivirana_varijabla>
  </DomainObject.Predmet.StrankaIDrugiAdressOIB>
  <DomainObject.Predmet.ProtustrankaIDrugiAdressOIB>
    <izvorni_sadrzaj>HAL d. o. o., OIB 70922518178, Vladimira Gortana 9, 51550 Mali Lošinj</izvorni_sadrzaj>
    <derivirana_varijabla naziv="DomainObject.Predmet.ProtustrankaIDrugiAdressOIB_1">HAL d. o. o., OIB 70922518178, Vladimira Gortana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 d. o. o.</item>
      <item>FINA Rijeka</item>
      <item>Tomislav Brguljan</item>
      <item>GORAN GAJIĆ</item>
      <item>Frane Dobrović</item>
    </izvorni_sadrzaj>
    <derivirana_varijabla naziv="DomainObject.Predmet.SudioniciListNaziv_1">
      <item>HAL d. o. o.</item>
      <item>FINA Rijeka</item>
      <item>Tomislav Brguljan</item>
      <item>GORAN GAJIĆ</item>
      <item>Frane Dobrović</item>
    </derivirana_varijabla>
  </DomainObject.Predmet.SudioniciListNaziv>
  <DomainObject.Predmet.SudioniciListAdressOIB>
    <izvorni_sadrzaj>
      <item>HAL d. o. o., OIB 70922518178, Vladimira Gortana 9,51550 Mali Lošinj</item>
      <item>FINA Rijeka, OIB 85821130368, Frana Kurelca  8,51000 Rijeka</item>
      <item>Tomislav Brguljan, OIB 01513029605, N. Tesle 9/V-VI,51000 Rijeka</item>
      <item>GORAN GAJIĆ, OIB 83601894401, Škrljevo 20/8,51226 Škrljevo</item>
      <item>Frane Dobrović, OIB 93520121237, Ivana Grohovca 2,51000 Rijeka</item>
    </izvorni_sadrzaj>
    <derivirana_varijabla naziv="DomainObject.Predmet.SudioniciListAdressOIB_1">
      <item>HAL d. o. o., OIB 70922518178, Vladimira Gortana 9,51550 Mali Lošinj</item>
      <item>FINA Rijeka, OIB 85821130368, Frana Kurelca  8,51000 Rijeka</item>
      <item>Tomislav Brguljan, OIB 01513029605, N. Tesle 9/V-VI,51000 Rijeka</item>
      <item>GORAN GAJIĆ, OIB 83601894401, Škrljevo 20/8,51226 Škrljevo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70922518178</item>
      <item>, OIB 85821130368</item>
      <item>, OIB 01513029605</item>
      <item>, OIB 83601894401</item>
      <item>, OIB 93520121237</item>
    </izvorni_sadrzaj>
    <derivirana_varijabla naziv="DomainObject.Predmet.SudioniciListNazivOIB_1">
      <item>, OIB 70922518178</item>
      <item>, OIB 85821130368</item>
      <item>, OIB 01513029605</item>
      <item>, OIB 83601894401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Ulica Tadije Smičiklasa 18, 10000 Zagreb</item>
    </izvorni_sadrzaj>
    <derivirana_varijabla naziv="DomainObject.Predmet.StecajniUpraviteljiListAddressOIB_1">
      <item>Domagoj Ilić, OIB 44330582702, Ulica Tadije Smičiklasa 18,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2020.</izvorni_sadrzaj>
    <derivirana_varijabla naziv="DomainObject.Predmet.DatumPocetkaProcesa_1">31.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421</properties:Words>
  <properties:Characters>2268</properties:Characters>
  <properties:Lines>64</properties:Lines>
  <properties:Paragraphs>25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2020-05-29T07:10:00Z</dcterms:created>
  <dc:creator>Vera Jelenović</dc:creator>
  <cp:lastModifiedBy>Danijela Fumić</cp:lastModifiedBy>
  <dcterms:modified xmlns:xsi="http://www.w3.org/2001/XMLSchema-instance" xsi:type="dcterms:W3CDTF">2020-06-01T08:48:00Z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St-59/2020-13 / Zapisnik - Ročište radi rasprave o uvjetima za otvaranje steč. post. (59 20  zapisnik prethodni odgoda.docx)</vt:lpwstr>
  </prop:property>
  <prop:property fmtid="{D5CDD505-2E9C-101B-9397-08002B2CF9AE}" pid="5" name="CC_coloring">
    <vt:bool>false</vt:bool>
  </prop:property>
</prop:Properties>
</file>